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2A207BC7" w:rsidR="00885D45" w:rsidRPr="0044709D" w:rsidRDefault="00741C90" w:rsidP="00F27B18">
      <w:pPr>
        <w:jc w:val="center"/>
        <w:rPr>
          <w:lang w:val="es-PE"/>
        </w:rPr>
      </w:pPr>
      <w:r>
        <w:rPr>
          <w:rFonts w:ascii="Arial" w:hAnsi="Arial" w:cs="Arial"/>
          <w:color w:val="000000"/>
          <w:sz w:val="22"/>
          <w:szCs w:val="22"/>
        </w:rPr>
        <w:t>Conferencia: “Liderazgo y motivació</w:t>
      </w:r>
      <w:r w:rsidRPr="006974A0">
        <w:rPr>
          <w:rFonts w:ascii="Arial" w:hAnsi="Arial" w:cs="Arial"/>
          <w:color w:val="000000"/>
          <w:sz w:val="22"/>
          <w:szCs w:val="22"/>
        </w:rPr>
        <w:t>n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6974A0">
        <w:rPr>
          <w:rFonts w:ascii="Arial" w:hAnsi="Arial" w:cs="Arial"/>
          <w:color w:val="000000"/>
          <w:sz w:val="22"/>
          <w:szCs w:val="22"/>
        </w:rPr>
        <w:t xml:space="preserve"> Seguridad basada en el comportamiento</w:t>
      </w:r>
      <w:r>
        <w:rPr>
          <w:rFonts w:ascii="Arial" w:hAnsi="Arial" w:cs="Arial"/>
          <w:color w:val="000000"/>
          <w:sz w:val="22"/>
          <w:szCs w:val="22"/>
        </w:rPr>
        <w:t>”</w:t>
      </w:r>
      <w:r w:rsidR="00885D45" w:rsidRPr="0044709D">
        <w:rPr>
          <w:rFonts w:ascii="Arial" w:hAnsi="Arial" w:cs="Arial"/>
          <w:b/>
          <w:iCs/>
          <w:sz w:val="24"/>
          <w:lang w:val="es-PE" w:eastAsia="es-PE"/>
        </w:rPr>
        <w:br/>
      </w: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741C90">
        <w:trPr>
          <w:trHeight w:hRule="exact" w:val="33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53B6CC07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42449D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13 DE DICIEMBRE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344FF537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741C9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</w:t>
            </w:r>
            <w:r w:rsidR="00741C90" w:rsidRPr="00741C90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>427220023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94AED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bookmarkStart w:id="0" w:name="_GoBack"/>
            <w:bookmarkEnd w:id="0"/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94AED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405F7615" w:rsidR="00977CFD" w:rsidRPr="00D40EA1" w:rsidRDefault="00741C90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82"/>
        <w:gridCol w:w="2693"/>
        <w:gridCol w:w="1958"/>
        <w:gridCol w:w="1950"/>
      </w:tblGrid>
      <w:tr w:rsidR="00807C46" w:rsidRPr="00294AED" w14:paraId="245E75A4" w14:textId="77777777" w:rsidTr="00741C90">
        <w:trPr>
          <w:trHeight w:val="312"/>
        </w:trPr>
        <w:tc>
          <w:tcPr>
            <w:tcW w:w="4282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693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3908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741C90">
        <w:trPr>
          <w:trHeight w:val="136"/>
        </w:trPr>
        <w:tc>
          <w:tcPr>
            <w:tcW w:w="4282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741C90">
        <w:trPr>
          <w:trHeight w:val="226"/>
        </w:trPr>
        <w:tc>
          <w:tcPr>
            <w:tcW w:w="4282" w:type="dxa"/>
            <w:vMerge w:val="restart"/>
            <w:shd w:val="clear" w:color="auto" w:fill="auto"/>
            <w:vAlign w:val="center"/>
          </w:tcPr>
          <w:p w14:paraId="0C7B4AE6" w14:textId="77777777" w:rsidR="00741C90" w:rsidRDefault="00741C90" w:rsidP="00741C90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70F51A84" w14:textId="77777777" w:rsidR="00741C90" w:rsidRDefault="00741C90" w:rsidP="00741C90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0607264E" w14:textId="77777777" w:rsidR="00741C90" w:rsidRDefault="00741C90" w:rsidP="00741C90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5B55249F" w14:textId="77777777" w:rsidR="00741C90" w:rsidRDefault="00741C90" w:rsidP="00741C90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6C6AE0FE" w14:textId="77777777" w:rsidR="00741C90" w:rsidRDefault="00741C90" w:rsidP="00741C90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5B466C6E" w14:textId="77777777" w:rsidR="00741C90" w:rsidRDefault="00741C90" w:rsidP="00741C90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37BA910D" w14:textId="77777777" w:rsidR="00741C90" w:rsidRDefault="00741C90" w:rsidP="00741C90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0B5B7871" w14:textId="77777777" w:rsidR="00741C90" w:rsidRDefault="00741C90" w:rsidP="00741C90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4F283CEC" w14:textId="77777777" w:rsidR="00741C90" w:rsidRDefault="00741C90" w:rsidP="00741C90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55B61A93" w14:textId="77777777" w:rsidR="00741C90" w:rsidRDefault="00741C90" w:rsidP="00741C90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4626685F" w14:textId="77777777" w:rsidR="00741C90" w:rsidRDefault="00741C90" w:rsidP="00741C90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C50F94" w14:textId="77777777" w:rsidR="00741C90" w:rsidRDefault="00741C90" w:rsidP="00741C9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Hábil:           20.00</w:t>
            </w:r>
          </w:p>
          <w:p w14:paraId="2CF3603B" w14:textId="77777777" w:rsidR="00741C90" w:rsidRDefault="00741C90" w:rsidP="00741C9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30.00</w:t>
            </w:r>
          </w:p>
          <w:p w14:paraId="0FBF8B82" w14:textId="77777777" w:rsidR="00741C90" w:rsidRDefault="00741C90" w:rsidP="00741C9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30.00</w:t>
            </w:r>
          </w:p>
          <w:p w14:paraId="4257A60F" w14:textId="77777777" w:rsidR="00741C90" w:rsidRDefault="00741C90" w:rsidP="00741C90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20.00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741C90">
        <w:trPr>
          <w:trHeight w:val="218"/>
        </w:trPr>
        <w:tc>
          <w:tcPr>
            <w:tcW w:w="4282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741C90">
        <w:trPr>
          <w:trHeight w:val="118"/>
        </w:trPr>
        <w:tc>
          <w:tcPr>
            <w:tcW w:w="4282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741C90">
        <w:trPr>
          <w:trHeight w:val="339"/>
        </w:trPr>
        <w:tc>
          <w:tcPr>
            <w:tcW w:w="4282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37DB6E6A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741C90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741C90" w:rsidRPr="00741C90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741C90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</w:t>
      </w:r>
      <w:r w:rsidRPr="00F27B18">
        <w:rPr>
          <w:rFonts w:ascii="Arial" w:hAnsi="Arial" w:cs="Arial"/>
          <w:sz w:val="16"/>
          <w:szCs w:val="16"/>
          <w:lang w:val="es-PE"/>
        </w:rPr>
        <w:t>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94AED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default" r:id="rId11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897E7" w14:textId="77777777" w:rsidR="00237973" w:rsidRDefault="00237973">
      <w:r>
        <w:separator/>
      </w:r>
    </w:p>
  </w:endnote>
  <w:endnote w:type="continuationSeparator" w:id="0">
    <w:p w14:paraId="303AEFA2" w14:textId="77777777" w:rsidR="00237973" w:rsidRDefault="00237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140992D1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42449D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42449D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49591C3A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42449D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42449D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A4C8B" w14:textId="77777777" w:rsidR="00237973" w:rsidRDefault="00237973">
      <w:r>
        <w:separator/>
      </w:r>
    </w:p>
  </w:footnote>
  <w:footnote w:type="continuationSeparator" w:id="0">
    <w:p w14:paraId="5177C470" w14:textId="77777777" w:rsidR="00237973" w:rsidRDefault="00237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3669AAC1" w:rsidR="00387E16" w:rsidRPr="00D40EA1" w:rsidRDefault="00741C90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>CAPÍTULO DE INGENIERÍA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256AE"/>
    <w:rsid w:val="00233528"/>
    <w:rsid w:val="00237973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449D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1C90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A5E33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40EA1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80D0E"/>
    <w:rsid w:val="00F82A44"/>
    <w:rsid w:val="00F9368B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9B2C2-2222-4D79-A159-A53B7580A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</Template>
  <TotalTime>77</TotalTime>
  <Pages>1</Pages>
  <Words>339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Capitulo Ambiental</cp:lastModifiedBy>
  <cp:revision>8</cp:revision>
  <cp:lastPrinted>2017-11-27T22:24:00Z</cp:lastPrinted>
  <dcterms:created xsi:type="dcterms:W3CDTF">2021-08-31T17:06:00Z</dcterms:created>
  <dcterms:modified xsi:type="dcterms:W3CDTF">2022-07-26T21:00:00Z</dcterms:modified>
</cp:coreProperties>
</file>